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1A8123" w14:textId="77777777" w:rsidR="0048649C" w:rsidRDefault="0048649C" w:rsidP="004864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UPSALL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d.1505)</w:t>
      </w:r>
    </w:p>
    <w:p w14:paraId="78D8F76D" w14:textId="77777777" w:rsidR="0048649C" w:rsidRDefault="0048649C" w:rsidP="0048649C">
      <w:pPr>
        <w:pStyle w:val="NoSpacing"/>
        <w:rPr>
          <w:rFonts w:cs="Times New Roman"/>
          <w:szCs w:val="24"/>
        </w:rPr>
      </w:pPr>
    </w:p>
    <w:p w14:paraId="3698F707" w14:textId="77777777" w:rsidR="0048649C" w:rsidRDefault="0048649C" w:rsidP="0048649C">
      <w:pPr>
        <w:pStyle w:val="NoSpacing"/>
        <w:rPr>
          <w:rFonts w:cs="Times New Roman"/>
          <w:szCs w:val="24"/>
        </w:rPr>
      </w:pPr>
    </w:p>
    <w:p w14:paraId="254986B6" w14:textId="77777777" w:rsidR="0048649C" w:rsidRDefault="0048649C" w:rsidP="004864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Oct.1505</w:t>
      </w:r>
      <w:r>
        <w:rPr>
          <w:rFonts w:cs="Times New Roman"/>
          <w:szCs w:val="24"/>
        </w:rPr>
        <w:tab/>
        <w:t>He made his Will.   (W.Y.R. p.173)</w:t>
      </w:r>
    </w:p>
    <w:p w14:paraId="10C1AC51" w14:textId="77777777" w:rsidR="0048649C" w:rsidRDefault="0048649C" w:rsidP="004864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70FC5BBE" w14:textId="77777777" w:rsidR="0048649C" w:rsidRDefault="0048649C" w:rsidP="0048649C">
      <w:pPr>
        <w:pStyle w:val="NoSpacing"/>
        <w:rPr>
          <w:rFonts w:cs="Times New Roman"/>
          <w:szCs w:val="24"/>
        </w:rPr>
      </w:pPr>
    </w:p>
    <w:p w14:paraId="1C586A55" w14:textId="77777777" w:rsidR="0048649C" w:rsidRDefault="0048649C" w:rsidP="0048649C">
      <w:pPr>
        <w:pStyle w:val="NoSpacing"/>
        <w:rPr>
          <w:rFonts w:cs="Times New Roman"/>
          <w:szCs w:val="24"/>
        </w:rPr>
      </w:pPr>
    </w:p>
    <w:p w14:paraId="06F3FE59" w14:textId="77777777" w:rsidR="0048649C" w:rsidRDefault="0048649C" w:rsidP="004864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5C77FFF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83E48" w14:textId="77777777" w:rsidR="0048649C" w:rsidRDefault="0048649C" w:rsidP="009139A6">
      <w:r>
        <w:separator/>
      </w:r>
    </w:p>
  </w:endnote>
  <w:endnote w:type="continuationSeparator" w:id="0">
    <w:p w14:paraId="3896EE3B" w14:textId="77777777" w:rsidR="0048649C" w:rsidRDefault="004864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E38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6479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430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1842A" w14:textId="77777777" w:rsidR="0048649C" w:rsidRDefault="0048649C" w:rsidP="009139A6">
      <w:r>
        <w:separator/>
      </w:r>
    </w:p>
  </w:footnote>
  <w:footnote w:type="continuationSeparator" w:id="0">
    <w:p w14:paraId="6299FAE3" w14:textId="77777777" w:rsidR="0048649C" w:rsidRDefault="004864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6FF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6E7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A56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49C"/>
    <w:rsid w:val="000666E0"/>
    <w:rsid w:val="002510B7"/>
    <w:rsid w:val="00270799"/>
    <w:rsid w:val="0048649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F73BC"/>
  <w15:chartTrackingRefBased/>
  <w15:docId w15:val="{9BD6E82F-83A2-42C1-AC68-B5BFD0E2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2024-05-02T19:29:00Z</dcterms:created>
  <dcterms:modified xsi:type="dcterms:W3CDTF">2024-05-02T19:30:00Z</dcterms:modified>
</cp:coreProperties>
</file>